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0EF9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NAUNTON (?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NANTON)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(fl.1483)</w:t>
      </w:r>
    </w:p>
    <w:p w14:paraId="4B7B22C6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Alderwasley, Husbandman.</w:t>
      </w:r>
    </w:p>
    <w:p w14:paraId="4DF1E83C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72BA0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16D33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Natton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72C6E95C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3F3523A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652D0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3C3F0" w14:textId="77777777" w:rsidR="006D37DE" w:rsidRDefault="006D37DE" w:rsidP="006D37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2022</w:t>
      </w:r>
    </w:p>
    <w:p w14:paraId="58E3D5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99D" w14:textId="77777777" w:rsidR="006D37DE" w:rsidRDefault="006D37DE" w:rsidP="009139A6">
      <w:r>
        <w:separator/>
      </w:r>
    </w:p>
  </w:endnote>
  <w:endnote w:type="continuationSeparator" w:id="0">
    <w:p w14:paraId="13C12778" w14:textId="77777777" w:rsidR="006D37DE" w:rsidRDefault="006D37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590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AB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DB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9822C" w14:textId="77777777" w:rsidR="006D37DE" w:rsidRDefault="006D37DE" w:rsidP="009139A6">
      <w:r>
        <w:separator/>
      </w:r>
    </w:p>
  </w:footnote>
  <w:footnote w:type="continuationSeparator" w:id="0">
    <w:p w14:paraId="135586FE" w14:textId="77777777" w:rsidR="006D37DE" w:rsidRDefault="006D37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C5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37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9C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7DE"/>
    <w:rsid w:val="000666E0"/>
    <w:rsid w:val="002510B7"/>
    <w:rsid w:val="005C130B"/>
    <w:rsid w:val="006D37D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888E4"/>
  <w15:chartTrackingRefBased/>
  <w15:docId w15:val="{FA32610A-4650-4A0D-AB88-0D99B9AF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D37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2022-05-16T15:48:00Z</dcterms:created>
  <dcterms:modified xsi:type="dcterms:W3CDTF">2022-05-16T15:50:00Z</dcterms:modified>
</cp:coreProperties>
</file>